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B3605D" w:rsidP="00D457FD">
      <w:pPr>
        <w:rPr>
          <w:noProof/>
        </w:rPr>
      </w:pPr>
      <w:r w:rsidRPr="00055AE6">
        <w:rPr>
          <w:noProof/>
        </w:rPr>
        <w:drawing>
          <wp:inline distT="0" distB="0" distL="0" distR="0">
            <wp:extent cx="4448175" cy="27717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C93" w:rsidRDefault="002D0C93" w:rsidP="00D457FD">
      <w:pPr>
        <w:rPr>
          <w:noProof/>
        </w:rPr>
      </w:pPr>
    </w:p>
    <w:p w:rsidR="00573459" w:rsidRDefault="00B3605D" w:rsidP="00D457FD">
      <w:pPr>
        <w:rPr>
          <w:noProof/>
        </w:rPr>
      </w:pPr>
      <w:r w:rsidRPr="00055AE6">
        <w:rPr>
          <w:noProof/>
        </w:rPr>
        <w:drawing>
          <wp:inline distT="0" distB="0" distL="0" distR="0">
            <wp:extent cx="3352800" cy="157162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459">
        <w:rPr>
          <w:noProof/>
        </w:rPr>
        <w:t xml:space="preserve">                 </w:t>
      </w:r>
      <w:r w:rsidR="00573459" w:rsidRPr="00DD420B">
        <w:rPr>
          <w:rFonts w:ascii="Twinkl Cursive Looped Thin" w:hAnsi="Twinkl Cursive Looped Thin"/>
          <w:b/>
          <w:noProof/>
        </w:rPr>
        <w:t>mixed units – cm and mm</w:t>
      </w:r>
    </w:p>
    <w:p w:rsidR="002D0C93" w:rsidRPr="00582C91" w:rsidRDefault="00B3605D" w:rsidP="00D457FD">
      <w:pPr>
        <w:rPr>
          <w:rFonts w:ascii="Arial" w:hAnsi="Arial" w:cs="Arial"/>
        </w:rPr>
      </w:pPr>
      <w:bookmarkStart w:id="0" w:name="_GoBack"/>
      <w:r w:rsidRPr="00055AE6">
        <w:rPr>
          <w:noProof/>
        </w:rPr>
        <w:drawing>
          <wp:inline distT="0" distB="0" distL="0" distR="0">
            <wp:extent cx="2486025" cy="4743450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D0C93" w:rsidRPr="00582C91" w:rsidSect="002D0C93">
      <w:head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C93" w:rsidRDefault="002D0C93" w:rsidP="002D0C93">
      <w:r>
        <w:separator/>
      </w:r>
    </w:p>
  </w:endnote>
  <w:endnote w:type="continuationSeparator" w:id="0">
    <w:p w:rsidR="002D0C93" w:rsidRDefault="002D0C93" w:rsidP="002D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C93" w:rsidRDefault="002D0C93" w:rsidP="002D0C93">
      <w:r>
        <w:separator/>
      </w:r>
    </w:p>
  </w:footnote>
  <w:footnote w:type="continuationSeparator" w:id="0">
    <w:p w:rsidR="002D0C93" w:rsidRDefault="002D0C93" w:rsidP="002D0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C93" w:rsidRDefault="002D0C93">
    <w:pPr>
      <w:pStyle w:val="Header"/>
      <w:rPr>
        <w:rFonts w:ascii="Twinkl Cursive Looped Thin" w:hAnsi="Twinkl Cursive Looped Thin"/>
        <w:sz w:val="20"/>
      </w:rPr>
    </w:pPr>
    <w:r w:rsidRPr="00EC607F">
      <w:rPr>
        <w:rFonts w:ascii="Twinkl Cursive Looped Thin" w:hAnsi="Twinkl Cursive Looped Thin"/>
        <w:sz w:val="20"/>
      </w:rPr>
      <w:t>(You do not need to print this sheet out. You can draw these lines on a separate piece of paper</w:t>
    </w:r>
    <w:r>
      <w:rPr>
        <w:rFonts w:ascii="Twinkl Cursive Looped Thin" w:hAnsi="Twinkl Cursive Looped Thin"/>
        <w:sz w:val="20"/>
      </w:rPr>
      <w:t xml:space="preserve"> and measure the lines on the screen</w:t>
    </w:r>
    <w:r w:rsidRPr="00EC607F">
      <w:rPr>
        <w:rFonts w:ascii="Twinkl Cursive Looped Thin" w:hAnsi="Twinkl Cursive Looped Thin"/>
        <w:sz w:val="20"/>
      </w:rPr>
      <w:t>.</w:t>
    </w:r>
    <w:r>
      <w:rPr>
        <w:rFonts w:ascii="Twinkl Cursive Looped Thin" w:hAnsi="Twinkl Cursive Looped Thin"/>
        <w:sz w:val="20"/>
      </w:rPr>
      <w:t xml:space="preserve"> When measuring, make sure to put your zoom level at 100%</w:t>
    </w:r>
    <w:r w:rsidRPr="00EC607F">
      <w:rPr>
        <w:rFonts w:ascii="Twinkl Cursive Looped Thin" w:hAnsi="Twinkl Cursive Looped Thin"/>
        <w:sz w:val="20"/>
      </w:rPr>
      <w:t>)</w:t>
    </w:r>
  </w:p>
  <w:p w:rsidR="002D0C93" w:rsidRPr="002D0C93" w:rsidRDefault="002D0C93">
    <w:pPr>
      <w:pStyle w:val="Header"/>
      <w:rPr>
        <w:rFonts w:ascii="Twinkl Cursive Looped Thin" w:hAnsi="Twinkl Cursive Looped Thi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C93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D0C93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73459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3605D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420B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E7BE4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AC9336"/>
  <w15:chartTrackingRefBased/>
  <w15:docId w15:val="{B9D2D4C4-C99A-48FA-83A5-441C6D1C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2D0C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2D0C93"/>
    <w:rPr>
      <w:sz w:val="24"/>
      <w:szCs w:val="24"/>
    </w:rPr>
  </w:style>
  <w:style w:type="paragraph" w:styleId="Footer">
    <w:name w:val="footer"/>
    <w:basedOn w:val="Normal"/>
    <w:link w:val="FooterChar"/>
    <w:rsid w:val="002D0C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2D0C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23</TotalTime>
  <Pages>1</Pages>
  <Words>5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2021-01-06T12:19:00Z</dcterms:created>
  <dcterms:modified xsi:type="dcterms:W3CDTF">2021-01-06T13:33:00Z</dcterms:modified>
</cp:coreProperties>
</file>